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F9" w:rsidRDefault="00054EF9">
      <w:r>
        <w:rPr>
          <w:rFonts w:hint="eastAsia"/>
        </w:rPr>
        <w:t>附件</w:t>
      </w:r>
      <w: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90"/>
        <w:gridCol w:w="1140"/>
        <w:gridCol w:w="1200"/>
        <w:gridCol w:w="630"/>
        <w:gridCol w:w="1485"/>
      </w:tblGrid>
      <w:tr w:rsidR="00054EF9">
        <w:trPr>
          <w:trHeight w:val="64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 w:rsidP="0004784B">
            <w:pPr>
              <w:widowControl/>
              <w:ind w:firstLineChars="750" w:firstLine="2700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054EF9">
        <w:trPr>
          <w:trHeight w:val="37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054EF9">
        <w:trPr>
          <w:trHeight w:val="28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54EF9">
        <w:trPr>
          <w:trHeight w:val="420"/>
        </w:trPr>
        <w:tc>
          <w:tcPr>
            <w:tcW w:w="89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填报单位：七星区环境综合整治行动指挥部</w:t>
            </w:r>
          </w:p>
        </w:tc>
      </w:tr>
      <w:tr w:rsidR="00054EF9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劳务派遣人员经费</w:t>
            </w:r>
          </w:p>
        </w:tc>
      </w:tr>
      <w:tr w:rsidR="00054EF9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054EF9" w:rsidTr="00022461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054EF9" w:rsidRDefault="00054EF9" w:rsidP="00022461">
            <w:pPr>
              <w:widowControl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022461">
              <w:rPr>
                <w:rFonts w:ascii="仿宋_GB2312" w:eastAsia="仿宋_GB2312" w:hAnsi="宋体" w:cs="仿宋_GB2312" w:hint="eastAsia"/>
                <w:color w:val="000000"/>
                <w:w w:val="90"/>
                <w:kern w:val="0"/>
                <w:sz w:val="28"/>
                <w:szCs w:val="28"/>
                <w:fitText w:val="2800" w:id="-1501405696"/>
              </w:rPr>
              <w:t>环境综合整治行动指挥</w:t>
            </w:r>
            <w:r w:rsidRPr="00022461">
              <w:rPr>
                <w:rFonts w:ascii="仿宋_GB2312" w:eastAsia="仿宋_GB2312" w:hAnsi="宋体" w:cs="仿宋_GB2312" w:hint="eastAsia"/>
                <w:color w:val="000000"/>
                <w:spacing w:val="16"/>
                <w:w w:val="90"/>
                <w:kern w:val="0"/>
                <w:sz w:val="28"/>
                <w:szCs w:val="28"/>
                <w:fitText w:val="2800" w:id="-1501405696"/>
              </w:rPr>
              <w:t>部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金光辉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5809099</w:t>
            </w:r>
          </w:p>
        </w:tc>
      </w:tr>
      <w:tr w:rsidR="00054EF9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1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1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12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3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054EF9" w:rsidTr="00090E44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39.4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054EF9" w:rsidTr="00090E44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39.4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054EF9" w:rsidTr="00090E44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0</w:t>
            </w:r>
          </w:p>
        </w:tc>
      </w:tr>
      <w:tr w:rsidR="00054EF9" w:rsidTr="00090E44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5.83</w:t>
            </w:r>
            <w:r>
              <w:rPr>
                <w:rFonts w:ascii="宋体" w:cs="宋体" w:hint="eastAsia"/>
                <w:color w:val="000000"/>
                <w:sz w:val="24"/>
              </w:rPr>
              <w:t>万</w:t>
            </w:r>
          </w:p>
        </w:tc>
      </w:tr>
      <w:tr w:rsidR="00054EF9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 w:rsidP="00223389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Arial" w:hint="eastAsia"/>
                <w:sz w:val="28"/>
                <w:szCs w:val="28"/>
              </w:rPr>
              <w:t>根据创文明城工作需要，以劳务派遣方式聘用</w:t>
            </w:r>
            <w:r>
              <w:rPr>
                <w:rFonts w:ascii="仿宋" w:eastAsia="仿宋" w:hAnsi="仿宋" w:cs="Arial"/>
                <w:sz w:val="28"/>
                <w:szCs w:val="28"/>
              </w:rPr>
              <w:t>6</w:t>
            </w:r>
            <w:r>
              <w:rPr>
                <w:rFonts w:ascii="仿宋" w:eastAsia="仿宋" w:hAnsi="仿宋" w:cs="Arial" w:hint="eastAsia"/>
                <w:sz w:val="28"/>
                <w:szCs w:val="28"/>
              </w:rPr>
              <w:t>名工作人员，补充力量。</w:t>
            </w:r>
            <w:r w:rsidRPr="00B61932">
              <w:rPr>
                <w:rFonts w:ascii="仿宋" w:eastAsia="仿宋" w:hAnsi="仿宋" w:cs="宋体"/>
                <w:kern w:val="0"/>
                <w:sz w:val="28"/>
                <w:szCs w:val="28"/>
              </w:rPr>
              <w:t xml:space="preserve">                                   </w:t>
            </w:r>
          </w:p>
        </w:tc>
      </w:tr>
      <w:tr w:rsidR="00054EF9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spacing w:line="420" w:lineRule="exac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年创文明城迎检工作顺利通过</w:t>
            </w:r>
          </w:p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54EF9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054EF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 w:rsidP="00B61932">
            <w:pPr>
              <w:spacing w:line="420" w:lineRule="exact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sz w:val="24"/>
              </w:rPr>
              <w:t>人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人</w:t>
            </w:r>
          </w:p>
        </w:tc>
      </w:tr>
      <w:tr w:rsidR="00054EF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223389" w:rsidRDefault="00054EF9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加强创文明城工作人力资源</w:t>
            </w:r>
            <w:r w:rsidRPr="00B61932">
              <w:rPr>
                <w:rFonts w:ascii="仿宋" w:eastAsia="仿宋" w:hAnsi="仿宋" w:cs="Arial" w:hint="eastAsia"/>
                <w:sz w:val="24"/>
              </w:rPr>
              <w:t>，</w:t>
            </w: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2020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054EF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2020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054EF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 w:rsidP="00B61932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39.4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054EF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2020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054EF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2020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054EF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54EF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Pr="00B61932" w:rsidRDefault="00054EF9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054EF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群众满意度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054EF9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054EF9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翁琳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054EF9" w:rsidRDefault="00054EF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54EF9" w:rsidRDefault="00054EF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054EF9" w:rsidRDefault="00054EF9">
      <w:pPr>
        <w:rPr>
          <w:rFonts w:ascii="宋体" w:cs="宋体"/>
          <w:color w:val="000000"/>
          <w:sz w:val="24"/>
        </w:rPr>
      </w:pPr>
    </w:p>
    <w:p w:rsidR="00054EF9" w:rsidRDefault="00054EF9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054EF9" w:rsidRDefault="00054EF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054EF9" w:rsidRDefault="00054EF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054EF9" w:rsidRDefault="00054EF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054EF9" w:rsidRDefault="00054EF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054EF9" w:rsidRDefault="00054EF9"/>
    <w:sectPr w:rsidR="00054EF9" w:rsidSect="00AC6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22461"/>
    <w:rsid w:val="0004784B"/>
    <w:rsid w:val="00054EF9"/>
    <w:rsid w:val="00080E0A"/>
    <w:rsid w:val="00082E4D"/>
    <w:rsid w:val="00090E44"/>
    <w:rsid w:val="001C0F1C"/>
    <w:rsid w:val="001E0C61"/>
    <w:rsid w:val="00223389"/>
    <w:rsid w:val="00270E76"/>
    <w:rsid w:val="00275DFA"/>
    <w:rsid w:val="003D6A40"/>
    <w:rsid w:val="004029C4"/>
    <w:rsid w:val="00555333"/>
    <w:rsid w:val="00597C62"/>
    <w:rsid w:val="00611794"/>
    <w:rsid w:val="006571C6"/>
    <w:rsid w:val="00A36526"/>
    <w:rsid w:val="00AC6386"/>
    <w:rsid w:val="00B61932"/>
    <w:rsid w:val="00BB04C7"/>
    <w:rsid w:val="00D6011B"/>
    <w:rsid w:val="00D77AB1"/>
    <w:rsid w:val="00DE60FA"/>
    <w:rsid w:val="00E70A49"/>
    <w:rsid w:val="09FC69B5"/>
    <w:rsid w:val="25D15FA0"/>
    <w:rsid w:val="28B76C51"/>
    <w:rsid w:val="3E5E5040"/>
    <w:rsid w:val="4DB86979"/>
    <w:rsid w:val="6F9357D0"/>
    <w:rsid w:val="7FB4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38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135</Words>
  <Characters>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财政支出绩效目标申报表</dc:title>
  <dc:subject/>
  <dc:creator>Administrator</dc:creator>
  <cp:keywords/>
  <dc:description/>
  <cp:lastModifiedBy>微软用户</cp:lastModifiedBy>
  <cp:revision>4</cp:revision>
  <dcterms:created xsi:type="dcterms:W3CDTF">2021-05-07T03:05:00Z</dcterms:created>
  <dcterms:modified xsi:type="dcterms:W3CDTF">2022-06-16T01:30:00Z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2540B99BEC6C47D8A8FAF9DDAB65472E</vt:lpwstr>
  </property>
</Properties>
</file>