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6A" w:rsidRDefault="002D106A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附件</w:t>
      </w:r>
      <w:r>
        <w:rPr>
          <w:rFonts w:eastAsia="黑体" w:hAnsi="黑体"/>
          <w:sz w:val="32"/>
          <w:szCs w:val="32"/>
        </w:rPr>
        <w:t>4</w:t>
      </w:r>
      <w:bookmarkStart w:id="0" w:name="_GoBack"/>
      <w:bookmarkEnd w:id="0"/>
    </w:p>
    <w:tbl>
      <w:tblPr>
        <w:tblW w:w="9080" w:type="dxa"/>
        <w:jc w:val="center"/>
        <w:tblLayout w:type="fixed"/>
        <w:tblLook w:val="00A0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2D106A" w:rsidTr="00C07744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2D106A" w:rsidRDefault="002D106A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 w:hint="eastAsia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D106A" w:rsidTr="00C07744">
        <w:trPr>
          <w:trHeight w:val="201"/>
          <w:jc w:val="center"/>
        </w:trPr>
        <w:tc>
          <w:tcPr>
            <w:tcW w:w="9080" w:type="dxa"/>
            <w:gridSpan w:val="14"/>
          </w:tcPr>
          <w:p w:rsidR="002D106A" w:rsidRDefault="002D106A">
            <w:pPr>
              <w:widowControl/>
              <w:jc w:val="center"/>
              <w:rPr>
                <w:rFonts w:eastAsia="楷体_GB2312"/>
                <w:kern w:val="0"/>
                <w:sz w:val="22"/>
              </w:rPr>
            </w:pPr>
            <w:r>
              <w:rPr>
                <w:rFonts w:eastAsia="楷体_GB2312" w:hint="eastAsia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>2021</w:t>
            </w:r>
            <w:r>
              <w:rPr>
                <w:rFonts w:eastAsia="楷体_GB2312" w:hint="eastAsia"/>
                <w:kern w:val="0"/>
                <w:sz w:val="22"/>
                <w:szCs w:val="22"/>
              </w:rPr>
              <w:t>年度）</w:t>
            </w: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下拨乡办创城专项经费</w:t>
            </w: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七星区人民政府城市管理局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C07744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C07744">
              <w:rPr>
                <w:rFonts w:hint="eastAsia"/>
                <w:kern w:val="0"/>
                <w:sz w:val="15"/>
                <w:szCs w:val="15"/>
              </w:rPr>
              <w:t>环境综合整治行动指挥</w:t>
            </w:r>
            <w:r>
              <w:rPr>
                <w:rFonts w:hint="eastAsia"/>
                <w:kern w:val="0"/>
                <w:sz w:val="15"/>
                <w:szCs w:val="15"/>
              </w:rPr>
              <w:t>部</w:t>
            </w: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得分</w:t>
            </w: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966F16">
            <w:pPr>
              <w:widowControl/>
              <w:spacing w:line="240" w:lineRule="exact"/>
              <w:ind w:firstLineChars="200" w:firstLine="360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D106A" w:rsidTr="00C07744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按照创文明城迎检指标，逐项完成，最终通过。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Pr="00C07744" w:rsidRDefault="002D10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kern w:val="0"/>
                <w:sz w:val="18"/>
                <w:szCs w:val="18"/>
              </w:rPr>
              <w:t>年创文明城各项检查达标</w:t>
            </w:r>
          </w:p>
        </w:tc>
      </w:tr>
      <w:tr w:rsidR="002D106A" w:rsidTr="00C0774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年度</w:t>
            </w:r>
          </w:p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实际</w:t>
            </w:r>
          </w:p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Pr="00DE55C0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5"/>
                <w:szCs w:val="15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经济效益</w:t>
            </w:r>
          </w:p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社会效益</w:t>
            </w:r>
          </w:p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生态效益</w:t>
            </w:r>
          </w:p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DD168D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DD168D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满意度</w:t>
            </w:r>
          </w:p>
          <w:p w:rsidR="002D106A" w:rsidRDefault="002D10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D106A" w:rsidTr="00C0774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06A" w:rsidRDefault="002D106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2D106A" w:rsidRDefault="002D106A">
      <w:pPr>
        <w:widowControl/>
        <w:jc w:val="left"/>
        <w:rPr>
          <w:rFonts w:eastAsia="黑体"/>
        </w:rPr>
        <w:sectPr w:rsidR="002D106A">
          <w:footerReference w:type="even" r:id="rId6"/>
          <w:footerReference w:type="default" r:id="rId7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2D106A" w:rsidRDefault="002D106A"/>
    <w:sectPr w:rsidR="002D106A" w:rsidSect="007F7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06A" w:rsidRDefault="002D106A" w:rsidP="007F7B6F">
      <w:r>
        <w:separator/>
      </w:r>
    </w:p>
  </w:endnote>
  <w:endnote w:type="continuationSeparator" w:id="0">
    <w:p w:rsidR="002D106A" w:rsidRDefault="002D106A" w:rsidP="007F7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6A" w:rsidRDefault="002D106A">
    <w:pPr>
      <w:pStyle w:val="Footer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2D106A" w:rsidRDefault="002D10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6A" w:rsidRDefault="002D106A">
    <w:pPr>
      <w:pStyle w:val="Footer"/>
      <w:jc w:val="right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Pr="00A04AB7">
      <w:rPr>
        <w:rFonts w:ascii="宋体"/>
        <w:noProof/>
        <w:sz w:val="32"/>
        <w:szCs w:val="32"/>
        <w:lang w:val="zh-CN"/>
      </w:rPr>
      <w:t>2</w:t>
    </w:r>
    <w:r>
      <w:rPr>
        <w:rFonts w:ascii="宋体" w:hAnsi="宋体"/>
        <w:sz w:val="32"/>
        <w:szCs w:val="32"/>
      </w:rPr>
      <w:fldChar w:fldCharType="end"/>
    </w:r>
  </w:p>
  <w:p w:rsidR="002D106A" w:rsidRDefault="002D106A">
    <w:pPr>
      <w:pStyle w:val="Footer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06A" w:rsidRDefault="002D106A" w:rsidP="007F7B6F">
      <w:r>
        <w:separator/>
      </w:r>
    </w:p>
  </w:footnote>
  <w:footnote w:type="continuationSeparator" w:id="0">
    <w:p w:rsidR="002D106A" w:rsidRDefault="002D106A" w:rsidP="007F7B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4DD096E"/>
    <w:rsid w:val="000F4F0E"/>
    <w:rsid w:val="001D50BE"/>
    <w:rsid w:val="00287579"/>
    <w:rsid w:val="002A4258"/>
    <w:rsid w:val="002D106A"/>
    <w:rsid w:val="003C1035"/>
    <w:rsid w:val="004D2F30"/>
    <w:rsid w:val="00561264"/>
    <w:rsid w:val="0057416E"/>
    <w:rsid w:val="00591392"/>
    <w:rsid w:val="007B16EE"/>
    <w:rsid w:val="007F7B6F"/>
    <w:rsid w:val="008A0DD3"/>
    <w:rsid w:val="008A5DC3"/>
    <w:rsid w:val="008F2F89"/>
    <w:rsid w:val="00966F16"/>
    <w:rsid w:val="009E6DBB"/>
    <w:rsid w:val="00A04AB7"/>
    <w:rsid w:val="00A63386"/>
    <w:rsid w:val="00C07744"/>
    <w:rsid w:val="00CE1289"/>
    <w:rsid w:val="00D242EE"/>
    <w:rsid w:val="00DD168D"/>
    <w:rsid w:val="00DE55C0"/>
    <w:rsid w:val="00F75F52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7B6F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F7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7579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124</Words>
  <Characters>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微软用户</cp:lastModifiedBy>
  <cp:revision>8</cp:revision>
  <dcterms:created xsi:type="dcterms:W3CDTF">2022-06-16T01:42:00Z</dcterms:created>
  <dcterms:modified xsi:type="dcterms:W3CDTF">2022-06-16T02:57:00Z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