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</w:rPr>
        <w:t>附件</w:t>
      </w:r>
      <w:r>
        <w:rPr>
          <w:rFonts w:hAnsi="黑体" w:eastAsia="黑体"/>
          <w:sz w:val="32"/>
          <w:szCs w:val="32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833"/>
        <w:gridCol w:w="1031"/>
        <w:gridCol w:w="1489"/>
        <w:gridCol w:w="675"/>
        <w:gridCol w:w="104"/>
        <w:gridCol w:w="391"/>
        <w:gridCol w:w="318"/>
        <w:gridCol w:w="222"/>
        <w:gridCol w:w="62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3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hint="eastAsia"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9080" w:type="dxa"/>
            <w:gridSpan w:val="13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hint="eastAsia" w:eastAsia="楷体_GB2312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hint="eastAsia"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lang w:val="en-US" w:eastAsia="zh-CN"/>
              </w:rPr>
            </w:pPr>
            <w:r>
              <w:rPr>
                <w:rFonts w:hint="eastAsia" w:eastAsia="仿宋_GB2312"/>
                <w:kern w:val="0"/>
                <w:lang w:val="en-US" w:eastAsia="zh-CN"/>
              </w:rPr>
              <w:t>大队队员伙食补助费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七星区城管局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七星区城管大队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27.72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27.72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77.85%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27.72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27.72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77.85%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保障好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年队员工作用餐。</w:t>
            </w:r>
          </w:p>
        </w:tc>
        <w:tc>
          <w:tcPr>
            <w:tcW w:w="30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已完成目标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rPr>
          <w:trHeight w:val="2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食堂实际支出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  <w:t>2021</w:t>
            </w: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年底完成</w:t>
            </w:r>
            <w:r>
              <w:rPr>
                <w:rFonts w:hint="eastAsia" w:ascii="仿宋_GB2312" w:hAnsi="宋体" w:eastAsia="仿宋_GB2312" w:cs="宋体"/>
                <w:color w:val="FFFFFF"/>
                <w:sz w:val="24"/>
              </w:rPr>
              <w:t>库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伙食补助费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16.43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495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其他工资福利支出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11.29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60%</w:t>
            </w:r>
          </w:p>
        </w:tc>
        <w:tc>
          <w:tcPr>
            <w:tcW w:w="495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4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有效的解决城管队员工作用餐问题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队员用餐满意度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mNzEyNDJkMmY5Yjk2YjU2NDU0ZDUzYTM5NjAwMjkifQ=="/>
  </w:docVars>
  <w:rsids>
    <w:rsidRoot w:val="04DD096E"/>
    <w:rsid w:val="001933B4"/>
    <w:rsid w:val="001A5793"/>
    <w:rsid w:val="001C6E6A"/>
    <w:rsid w:val="0021650E"/>
    <w:rsid w:val="00424C48"/>
    <w:rsid w:val="004D706B"/>
    <w:rsid w:val="00885DE3"/>
    <w:rsid w:val="00936A18"/>
    <w:rsid w:val="00A66CA6"/>
    <w:rsid w:val="00AB427F"/>
    <w:rsid w:val="00B25861"/>
    <w:rsid w:val="00B82046"/>
    <w:rsid w:val="00B967E4"/>
    <w:rsid w:val="00BB41AA"/>
    <w:rsid w:val="00EE4070"/>
    <w:rsid w:val="04DD096E"/>
    <w:rsid w:val="10D91A83"/>
    <w:rsid w:val="23B80277"/>
    <w:rsid w:val="2CE97A41"/>
    <w:rsid w:val="564F413C"/>
    <w:rsid w:val="58C60857"/>
    <w:rsid w:val="69830A43"/>
    <w:rsid w:val="6D21194A"/>
    <w:rsid w:val="776E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oter Char"/>
    <w:basedOn w:val="4"/>
    <w:link w:val="2"/>
    <w:semiHidden/>
    <w:qFormat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416</Words>
  <Characters>496</Characters>
  <Lines>0</Lines>
  <Paragraphs>0</Paragraphs>
  <TotalTime>12</TotalTime>
  <ScaleCrop>false</ScaleCrop>
  <LinksUpToDate>false</LinksUpToDate>
  <CharactersWithSpaces>504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2022-06-16T01:16:00Z</dcterms:created>
  <dc:creator>Administrator</dc:creator>
  <cp:lastModifiedBy>WPS_1471598973</cp:lastModifiedBy>
  <dcterms:modified xsi:type="dcterms:W3CDTF">2022-06-20T08:01:52Z</dcterms:modified>
  <dc:title>附件4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8B37A4F90E0D4E4DA7BB7EE7746C2C70</vt:lpwstr>
  </property>
</Properties>
</file>