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eastAsia="黑体"/>
          <w:sz w:val="32"/>
          <w:szCs w:val="32"/>
        </w:rPr>
      </w:pPr>
      <w:r>
        <w:rPr>
          <w:rFonts w:hint="eastAsia" w:hAnsi="黑体" w:eastAsia="黑体"/>
          <w:sz w:val="32"/>
          <w:szCs w:val="32"/>
        </w:rPr>
        <w:t>附件</w:t>
      </w:r>
      <w:r>
        <w:rPr>
          <w:rFonts w:hAnsi="黑体" w:eastAsia="黑体"/>
          <w:sz w:val="32"/>
          <w:szCs w:val="32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238"/>
        <w:gridCol w:w="896"/>
        <w:gridCol w:w="1069"/>
        <w:gridCol w:w="885"/>
        <w:gridCol w:w="314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hint="eastAsia"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hint="eastAsia" w:eastAsia="楷体_GB2312"/>
                <w:kern w:val="0"/>
                <w:sz w:val="22"/>
                <w:szCs w:val="22"/>
              </w:rPr>
              <w:t>（</w:t>
            </w:r>
            <w:r>
              <w:rPr>
                <w:rFonts w:eastAsia="楷体_GB2312"/>
                <w:kern w:val="0"/>
                <w:sz w:val="22"/>
                <w:szCs w:val="22"/>
              </w:rPr>
              <w:t>2021</w:t>
            </w:r>
            <w:r>
              <w:rPr>
                <w:rFonts w:hint="eastAsia"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仿宋_GB2312"/>
                <w:lang w:val="en-US" w:eastAsia="zh-CN"/>
              </w:rPr>
              <w:t>城管队员制服费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七星区城管局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七星区城管大队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26.75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26.75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15.58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58.24%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26.75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26.75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15.58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58.24%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6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确保大队在岗人员秋冬制服采购及更换工作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346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已完成目标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364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358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因人员有流动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秋冬制服换装率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95%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2021</w:t>
            </w: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年底完成</w:t>
            </w:r>
            <w:r>
              <w:rPr>
                <w:rFonts w:hint="eastAsia" w:ascii="仿宋_GB2312" w:hAnsi="宋体" w:eastAsia="仿宋_GB2312" w:cs="宋体"/>
                <w:color w:val="FFFFFF"/>
                <w:sz w:val="24"/>
              </w:rPr>
              <w:t>库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被装购置费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26.75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58.24%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仿宋_GB2312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val="en-US" w:eastAsia="zh-CN"/>
              </w:rPr>
              <w:t>提高城管队伍及城管队员个人形象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执法形象提升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满意度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90%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4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mNzEyNDJkMmY5Yjk2YjU2NDU0ZDUzYTM5NjAwMjkifQ=="/>
  </w:docVars>
  <w:rsids>
    <w:rsidRoot w:val="04DD096E"/>
    <w:rsid w:val="001933B4"/>
    <w:rsid w:val="001A5793"/>
    <w:rsid w:val="001C6E6A"/>
    <w:rsid w:val="0021650E"/>
    <w:rsid w:val="00424C48"/>
    <w:rsid w:val="004D706B"/>
    <w:rsid w:val="00885DE3"/>
    <w:rsid w:val="00936A18"/>
    <w:rsid w:val="00A66CA6"/>
    <w:rsid w:val="00AB427F"/>
    <w:rsid w:val="00B25861"/>
    <w:rsid w:val="00B82046"/>
    <w:rsid w:val="00B967E4"/>
    <w:rsid w:val="00BB41AA"/>
    <w:rsid w:val="00EE4070"/>
    <w:rsid w:val="04DD096E"/>
    <w:rsid w:val="0FE96103"/>
    <w:rsid w:val="2B57574A"/>
    <w:rsid w:val="2CE97A41"/>
    <w:rsid w:val="41354204"/>
    <w:rsid w:val="4D743358"/>
    <w:rsid w:val="63903C36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Footer Char"/>
    <w:basedOn w:val="4"/>
    <w:link w:val="2"/>
    <w:semiHidden/>
    <w:uiPriority w:val="99"/>
    <w:rPr>
      <w:rFonts w:ascii="Calibri" w:hAnsi="Calibri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411</Words>
  <Characters>492</Characters>
  <Lines>0</Lines>
  <Paragraphs>0</Paragraphs>
  <TotalTime>8</TotalTime>
  <ScaleCrop>false</ScaleCrop>
  <LinksUpToDate>false</LinksUpToDate>
  <CharactersWithSpaces>500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2022-06-16T01:16:00Z</dcterms:created>
  <dc:creator>Administrator</dc:creator>
  <cp:lastModifiedBy>WPS_1471598973</cp:lastModifiedBy>
  <dcterms:modified xsi:type="dcterms:W3CDTF">2022-06-17T02:02:46Z</dcterms:modified>
  <dc:title>附件4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D4FE47A726134D19A4F4EBC3DCA6A2FA</vt:lpwstr>
  </property>
</Properties>
</file>