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B4" w:rsidRDefault="00AE51B4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488"/>
        <w:gridCol w:w="646"/>
        <w:gridCol w:w="1134"/>
        <w:gridCol w:w="851"/>
        <w:gridCol w:w="283"/>
        <w:gridCol w:w="284"/>
        <w:gridCol w:w="425"/>
        <w:gridCol w:w="142"/>
        <w:gridCol w:w="709"/>
        <w:gridCol w:w="708"/>
      </w:tblGrid>
      <w:tr w:rsidR="00AE51B4" w:rsidTr="001933B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AE51B4" w:rsidRDefault="00AE51B4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E51B4" w:rsidTr="001933B4">
        <w:trPr>
          <w:trHeight w:val="201"/>
          <w:jc w:val="center"/>
        </w:trPr>
        <w:tc>
          <w:tcPr>
            <w:tcW w:w="9080" w:type="dxa"/>
            <w:gridSpan w:val="14"/>
          </w:tcPr>
          <w:p w:rsidR="00AE51B4" w:rsidRDefault="00AE51B4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424C48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</w:rPr>
            </w:pPr>
            <w:r w:rsidRPr="00424C48">
              <w:rPr>
                <w:rFonts w:ascii="宋体" w:hAnsi="宋体" w:hint="eastAsia"/>
              </w:rPr>
              <w:t>城管大队工作经费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424C48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424C48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七星区城管大队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104.82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92.87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88.6%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104.82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92.87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88.6%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E51B4" w:rsidTr="001933B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B82046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2021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年全力打造干净有序长效管理市容环境，巩固成功创建文明城成果，保障群众满意度</w:t>
            </w: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</w:t>
            </w:r>
            <w:r w:rsidRPr="001C6E6A"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已完成目标</w:t>
            </w:r>
          </w:p>
        </w:tc>
      </w:tr>
      <w:tr w:rsidR="00AE51B4" w:rsidTr="001933B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辖区道路</w:t>
            </w:r>
            <w:r>
              <w:rPr>
                <w:rFonts w:eastAsia="仿宋_GB2312"/>
                <w:kern w:val="0"/>
                <w:sz w:val="18"/>
                <w:szCs w:val="18"/>
              </w:rPr>
              <w:t>18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1933B4">
            <w:pPr>
              <w:widowControl/>
              <w:jc w:val="center"/>
              <w:textAlignment w:val="center"/>
              <w:rPr>
                <w:rFonts w:ascii="仿宋_GB2312" w:eastAsia="仿宋_GB2312" w:cs="宋体"/>
                <w:color w:val="00000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市容案件处置率</w:t>
            </w:r>
          </w:p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市容投诉回复率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  <w:t>2021</w:t>
            </w: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年底完成</w:t>
            </w:r>
            <w:r w:rsidRPr="001C6E6A">
              <w:rPr>
                <w:rFonts w:ascii="仿宋_GB2312" w:eastAsia="仿宋_GB2312" w:hAnsi="宋体" w:cs="宋体" w:hint="eastAsia"/>
                <w:color w:val="FFFFFF"/>
                <w:sz w:val="24"/>
              </w:rPr>
              <w:t>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936A18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936A18">
            <w:pPr>
              <w:widowControl/>
              <w:rPr>
                <w:rFonts w:ascii="仿宋_GB2312" w:eastAsia="仿宋_GB2312" w:cs="宋体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福利费</w:t>
            </w:r>
            <w:r w:rsidRPr="001C6E6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15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  <w:p w:rsidR="00AE51B4" w:rsidRPr="001C6E6A" w:rsidRDefault="00AE51B4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936A18">
            <w:pPr>
              <w:widowControl/>
              <w:rPr>
                <w:rFonts w:ascii="仿宋_GB2312" w:eastAsia="仿宋_GB2312" w:cs="宋体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委托业务费</w:t>
            </w:r>
            <w:r w:rsidRPr="001C6E6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79.82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  <w:p w:rsidR="00AE51B4" w:rsidRPr="001C6E6A" w:rsidRDefault="00AE51B4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75.7%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 w:rsidP="00424C4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医疗费补助</w:t>
            </w:r>
            <w:r w:rsidRPr="001C6E6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936A18">
        <w:trPr>
          <w:trHeight w:hRule="exact" w:val="46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 w:rsidP="00424C4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4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其他对个人和家庭的补助</w:t>
            </w:r>
            <w:r w:rsidRPr="001C6E6A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70%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55153D">
        <w:trPr>
          <w:trHeight w:hRule="exact" w:val="725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 w:rsidP="001C6E6A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营造整洁有序的市容环境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，维护全国文明城成果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936A18">
        <w:trPr>
          <w:trHeight w:hRule="exact" w:val="47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Pr="001C6E6A" w:rsidRDefault="00AE51B4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市容环境管理工作群众满意度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AE51B4" w:rsidTr="001933B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1B4" w:rsidRDefault="00AE51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AE51B4" w:rsidRDefault="00AE51B4">
      <w:pPr>
        <w:widowControl/>
        <w:jc w:val="left"/>
        <w:rPr>
          <w:rFonts w:eastAsia="黑体"/>
        </w:rPr>
        <w:sectPr w:rsidR="00AE51B4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AE51B4" w:rsidRDefault="00AE51B4"/>
    <w:sectPr w:rsidR="00AE51B4" w:rsidSect="00BB4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B4" w:rsidRDefault="00AE51B4" w:rsidP="00BB41AA">
      <w:r>
        <w:separator/>
      </w:r>
    </w:p>
  </w:endnote>
  <w:endnote w:type="continuationSeparator" w:id="0">
    <w:p w:rsidR="00AE51B4" w:rsidRDefault="00AE51B4" w:rsidP="00BB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B4" w:rsidRDefault="00AE51B4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AE51B4" w:rsidRDefault="00AE51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B4" w:rsidRDefault="00AE51B4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DB3B56">
      <w:rPr>
        <w:rFonts w:ascii="宋体"/>
        <w:noProof/>
        <w:sz w:val="32"/>
        <w:szCs w:val="32"/>
        <w:lang w:val="zh-CN"/>
      </w:rPr>
      <w:t>-</w:t>
    </w:r>
    <w:r>
      <w:rPr>
        <w:rFonts w:ascii="宋体" w:hAnsi="宋体"/>
        <w:noProof/>
        <w:sz w:val="32"/>
        <w:szCs w:val="32"/>
      </w:rPr>
      <w:t xml:space="preserve"> 2 -</w:t>
    </w:r>
    <w:r>
      <w:rPr>
        <w:rFonts w:ascii="宋体" w:hAnsi="宋体"/>
        <w:sz w:val="32"/>
        <w:szCs w:val="32"/>
      </w:rPr>
      <w:fldChar w:fldCharType="end"/>
    </w:r>
  </w:p>
  <w:p w:rsidR="00AE51B4" w:rsidRDefault="00AE51B4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B4" w:rsidRDefault="00AE51B4" w:rsidP="00BB41AA">
      <w:r>
        <w:separator/>
      </w:r>
    </w:p>
  </w:footnote>
  <w:footnote w:type="continuationSeparator" w:id="0">
    <w:p w:rsidR="00AE51B4" w:rsidRDefault="00AE51B4" w:rsidP="00BB4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7712B"/>
    <w:rsid w:val="001537F3"/>
    <w:rsid w:val="001933B4"/>
    <w:rsid w:val="001A5793"/>
    <w:rsid w:val="001C6E6A"/>
    <w:rsid w:val="0021650E"/>
    <w:rsid w:val="00277D19"/>
    <w:rsid w:val="003B4262"/>
    <w:rsid w:val="00424C48"/>
    <w:rsid w:val="004D706B"/>
    <w:rsid w:val="004E79DC"/>
    <w:rsid w:val="005028C6"/>
    <w:rsid w:val="00527D70"/>
    <w:rsid w:val="0055153D"/>
    <w:rsid w:val="005C3698"/>
    <w:rsid w:val="0072520B"/>
    <w:rsid w:val="00784FD5"/>
    <w:rsid w:val="00791997"/>
    <w:rsid w:val="0082433D"/>
    <w:rsid w:val="00840D72"/>
    <w:rsid w:val="0086106D"/>
    <w:rsid w:val="00885DE3"/>
    <w:rsid w:val="00936A18"/>
    <w:rsid w:val="009E1F9E"/>
    <w:rsid w:val="00A66CA6"/>
    <w:rsid w:val="00AB427F"/>
    <w:rsid w:val="00AE51B4"/>
    <w:rsid w:val="00B25861"/>
    <w:rsid w:val="00B66BBE"/>
    <w:rsid w:val="00B82046"/>
    <w:rsid w:val="00B967E4"/>
    <w:rsid w:val="00BB41AA"/>
    <w:rsid w:val="00C946CB"/>
    <w:rsid w:val="00DB3B56"/>
    <w:rsid w:val="00E909B5"/>
    <w:rsid w:val="00EE4070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1A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4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3698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3</Pages>
  <Words>144</Words>
  <Characters>823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17</cp:revision>
  <dcterms:created xsi:type="dcterms:W3CDTF">2022-06-16T01:16:00Z</dcterms:created>
  <dcterms:modified xsi:type="dcterms:W3CDTF">2022-06-16T08:19:00Z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