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55E" w:rsidRDefault="00E2255E">
      <w:pPr>
        <w:widowControl/>
        <w:textAlignment w:val="center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附件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E2255E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bookmarkStart w:id="0" w:name="_GoBack" w:colFirst="0" w:colLast="0"/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E2255E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E2255E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</w:tr>
      <w:tr w:rsidR="00E2255E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Pr="00BB68F9" w:rsidRDefault="00E2255E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BB68F9">
              <w:rPr>
                <w:rFonts w:ascii="宋体" w:hAnsi="宋体" w:hint="eastAsia"/>
                <w:sz w:val="24"/>
              </w:rPr>
              <w:t>城管队员制服费</w:t>
            </w:r>
          </w:p>
        </w:tc>
      </w:tr>
      <w:tr w:rsidR="00E2255E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5A15B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七星区城管局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008307001</w:t>
            </w:r>
          </w:p>
        </w:tc>
      </w:tr>
      <w:tr w:rsidR="00E2255E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5A15B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B81FA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sz w:val="24"/>
              </w:rPr>
              <w:t>白翔宇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5809099</w:t>
            </w:r>
          </w:p>
        </w:tc>
      </w:tr>
      <w:tr w:rsidR="00E2255E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</w:p>
        </w:tc>
      </w:tr>
      <w:tr w:rsidR="00E2255E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26.75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2255E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26.75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2255E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 w:rsidTr="00470CD3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E2255E" w:rsidRPr="00E678CB" w:rsidRDefault="00E2255E" w:rsidP="000B6572">
            <w:pPr>
              <w:rPr>
                <w:rFonts w:ascii="宋体" w:cs="宋体"/>
                <w:kern w:val="0"/>
                <w:szCs w:val="21"/>
              </w:rPr>
            </w:pPr>
            <w:r w:rsidRPr="00E678CB">
              <w:rPr>
                <w:rFonts w:ascii="宋体" w:hAnsi="宋体" w:cs="宋体" w:hint="eastAsia"/>
                <w:kern w:val="0"/>
                <w:szCs w:val="21"/>
              </w:rPr>
              <w:t>根据桂人社发【</w:t>
            </w:r>
            <w:r w:rsidRPr="00E678CB">
              <w:rPr>
                <w:rFonts w:ascii="宋体" w:hAnsi="宋体" w:cs="宋体"/>
                <w:kern w:val="0"/>
                <w:szCs w:val="21"/>
              </w:rPr>
              <w:t>2011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】</w:t>
            </w:r>
            <w:r w:rsidRPr="00E678CB">
              <w:rPr>
                <w:rFonts w:ascii="宋体" w:hAnsi="宋体" w:cs="宋体"/>
                <w:kern w:val="0"/>
                <w:szCs w:val="21"/>
              </w:rPr>
              <w:t>114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号文件精神城管大队队员高温补贴、高温费</w:t>
            </w:r>
            <w:r w:rsidRPr="00E678CB">
              <w:rPr>
                <w:rFonts w:ascii="宋体" w:hAnsi="宋体" w:cs="宋体"/>
                <w:kern w:val="0"/>
                <w:szCs w:val="21"/>
              </w:rPr>
              <w:t>1000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EF4101">
              <w:rPr>
                <w:rFonts w:ascii="宋体" w:hAnsi="宋体" w:cs="宋体"/>
                <w:kern w:val="0"/>
                <w:sz w:val="24"/>
              </w:rPr>
              <w:t>2017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年城管新式制服更换后，大队队员秋、冬装制服已满四年可更换，如全部更换费用较多，现决定部分更换，费用约</w:t>
            </w:r>
            <w:r w:rsidRPr="00EF4101">
              <w:rPr>
                <w:rFonts w:ascii="宋体" w:hAnsi="宋体" w:cs="宋体"/>
                <w:kern w:val="0"/>
                <w:sz w:val="24"/>
              </w:rPr>
              <w:t>735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EF4101">
              <w:rPr>
                <w:rFonts w:ascii="宋体" w:hAnsi="宋体" w:cs="宋体"/>
                <w:kern w:val="0"/>
                <w:sz w:val="24"/>
              </w:rPr>
              <w:t>/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人，共</w:t>
            </w:r>
            <w:r w:rsidRPr="00EF4101">
              <w:rPr>
                <w:rFonts w:ascii="宋体" w:hAnsi="宋体" w:cs="宋体"/>
                <w:kern w:val="0"/>
                <w:sz w:val="24"/>
              </w:rPr>
              <w:t>364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人（城管大队正式人员</w:t>
            </w:r>
            <w:r w:rsidRPr="00EF4101">
              <w:rPr>
                <w:rFonts w:ascii="宋体" w:hAnsi="宋体" w:cs="宋体"/>
                <w:kern w:val="0"/>
                <w:sz w:val="24"/>
              </w:rPr>
              <w:t>63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人，其中挂靠</w:t>
            </w:r>
            <w:r w:rsidRPr="00EF4101">
              <w:rPr>
                <w:rFonts w:ascii="宋体" w:hAnsi="宋体" w:cs="宋体"/>
                <w:kern w:val="0"/>
                <w:sz w:val="24"/>
              </w:rPr>
              <w:t>1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人，外借</w:t>
            </w:r>
            <w:r w:rsidRPr="00EF4101">
              <w:rPr>
                <w:rFonts w:ascii="宋体" w:hAnsi="宋体" w:cs="宋体"/>
                <w:kern w:val="0"/>
                <w:sz w:val="24"/>
              </w:rPr>
              <w:t>24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</w:t>
            </w:r>
            <w:r w:rsidRPr="00EF4101">
              <w:rPr>
                <w:rFonts w:ascii="宋体" w:cs="宋体"/>
                <w:kern w:val="0"/>
                <w:sz w:val="24"/>
              </w:rPr>
              <w:t>,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大队在岗</w:t>
            </w:r>
            <w:r w:rsidRPr="00EF4101">
              <w:rPr>
                <w:rFonts w:ascii="宋体" w:hAnsi="宋体" w:cs="宋体"/>
                <w:kern w:val="0"/>
                <w:sz w:val="24"/>
              </w:rPr>
              <w:t>38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人；外单位编制在大队工作</w:t>
            </w:r>
            <w:r w:rsidRPr="00EF4101">
              <w:rPr>
                <w:rFonts w:ascii="宋体" w:hAnsi="宋体" w:cs="宋体"/>
                <w:kern w:val="0"/>
                <w:sz w:val="24"/>
              </w:rPr>
              <w:t>5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人；聘用人员</w:t>
            </w:r>
            <w:r w:rsidRPr="00EF4101">
              <w:rPr>
                <w:rFonts w:ascii="宋体" w:hAnsi="宋体" w:cs="宋体"/>
                <w:kern w:val="0"/>
                <w:sz w:val="24"/>
              </w:rPr>
              <w:t>256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人，外借</w:t>
            </w:r>
            <w:r w:rsidRPr="00EF4101">
              <w:rPr>
                <w:rFonts w:ascii="宋体" w:hAnsi="宋体" w:cs="宋体"/>
                <w:kern w:val="0"/>
                <w:sz w:val="24"/>
              </w:rPr>
              <w:t>11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人，大队在岗</w:t>
            </w:r>
            <w:r w:rsidRPr="00EF4101">
              <w:rPr>
                <w:rFonts w:ascii="宋体" w:hAnsi="宋体" w:cs="宋体"/>
                <w:kern w:val="0"/>
                <w:sz w:val="24"/>
              </w:rPr>
              <w:t>245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人；外包人员</w:t>
            </w:r>
            <w:r w:rsidRPr="00EF4101">
              <w:rPr>
                <w:rFonts w:ascii="宋体" w:hAnsi="宋体" w:cs="宋体"/>
                <w:kern w:val="0"/>
                <w:sz w:val="24"/>
              </w:rPr>
              <w:t>76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人，合计在岗</w:t>
            </w:r>
            <w:r w:rsidRPr="00EF4101">
              <w:rPr>
                <w:rFonts w:ascii="宋体" w:hAnsi="宋体" w:cs="宋体"/>
                <w:kern w:val="0"/>
                <w:sz w:val="24"/>
              </w:rPr>
              <w:t>364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人），合计</w:t>
            </w:r>
            <w:r w:rsidRPr="00EF4101">
              <w:rPr>
                <w:rFonts w:ascii="宋体" w:hAnsi="宋体" w:cs="宋体"/>
                <w:kern w:val="0"/>
                <w:sz w:val="24"/>
              </w:rPr>
              <w:t>267540</w:t>
            </w:r>
            <w:r w:rsidRPr="00EF4101">
              <w:rPr>
                <w:rFonts w:ascii="宋体" w:hAnsi="宋体" w:cs="宋体" w:hint="eastAsia"/>
                <w:kern w:val="0"/>
                <w:sz w:val="24"/>
              </w:rPr>
              <w:t>元，按实际政府采购中标价支付。</w:t>
            </w:r>
          </w:p>
        </w:tc>
      </w:tr>
      <w:tr w:rsidR="00E2255E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确保大队在岗人员秋冬制服采购及更换工作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E2255E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E2255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大队在岗</w:t>
            </w:r>
            <w:r>
              <w:rPr>
                <w:rFonts w:ascii="宋体" w:hAnsi="宋体" w:cs="宋体"/>
                <w:kern w:val="0"/>
                <w:sz w:val="24"/>
              </w:rPr>
              <w:t>361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361</w:t>
            </w:r>
          </w:p>
        </w:tc>
      </w:tr>
      <w:tr w:rsidR="00E2255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Pr="00EC6304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FFFFFF"/>
                <w:sz w:val="24"/>
              </w:rPr>
            </w:pPr>
            <w:r w:rsidRPr="00EC6304">
              <w:rPr>
                <w:rFonts w:ascii="宋体" w:hAnsi="宋体" w:cs="宋体" w:hint="eastAsia"/>
                <w:color w:val="000000"/>
                <w:sz w:val="24"/>
              </w:rPr>
              <w:t>秋冬制服换装率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95%</w:t>
            </w:r>
          </w:p>
        </w:tc>
      </w:tr>
      <w:tr w:rsidR="00E2255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年底完成</w:t>
            </w:r>
            <w:r>
              <w:rPr>
                <w:rFonts w:ascii="宋体" w:hAnsi="宋体" w:cs="宋体" w:hint="eastAsia"/>
                <w:color w:val="FFFFFF"/>
                <w:sz w:val="24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  <w:tr w:rsidR="00E2255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Pr="00B04F62" w:rsidRDefault="00E2255E" w:rsidP="005D5BB0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被装购置费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26.75</w:t>
            </w:r>
            <w:r w:rsidRPr="00C25CDC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26.75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E2255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执法形象提升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90%</w:t>
            </w:r>
          </w:p>
        </w:tc>
      </w:tr>
      <w:tr w:rsidR="00E2255E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E2255E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E2255E" w:rsidRDefault="00E2255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E2255E" w:rsidRDefault="00E2255E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cs="宋体"/>
                  <w:color w:val="000000"/>
                  <w:sz w:val="24"/>
                </w:rPr>
                <w:t>2021</w:t>
              </w:r>
              <w:r>
                <w:rPr>
                  <w:rFonts w:asci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  <w:bookmarkEnd w:id="0"/>
    </w:tbl>
    <w:p w:rsidR="00E2255E" w:rsidRDefault="00E2255E">
      <w:pPr>
        <w:rPr>
          <w:rFonts w:ascii="宋体" w:cs="宋体"/>
          <w:color w:val="000000"/>
          <w:sz w:val="24"/>
        </w:rPr>
      </w:pPr>
    </w:p>
    <w:p w:rsidR="00E2255E" w:rsidRDefault="00E2255E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E2255E" w:rsidRDefault="00E2255E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E2255E" w:rsidRDefault="00E2255E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E2255E" w:rsidRDefault="00E2255E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E2255E" w:rsidRDefault="00E2255E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E2255E" w:rsidRDefault="00E2255E"/>
    <w:sectPr w:rsidR="00E2255E" w:rsidSect="00F01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171EF"/>
    <w:rsid w:val="00093CA9"/>
    <w:rsid w:val="000A0B29"/>
    <w:rsid w:val="000B6572"/>
    <w:rsid w:val="00176347"/>
    <w:rsid w:val="001A7D5C"/>
    <w:rsid w:val="001B1538"/>
    <w:rsid w:val="001E0A25"/>
    <w:rsid w:val="002039DB"/>
    <w:rsid w:val="002F2CE6"/>
    <w:rsid w:val="00313126"/>
    <w:rsid w:val="003633F4"/>
    <w:rsid w:val="00470CD3"/>
    <w:rsid w:val="00493AE1"/>
    <w:rsid w:val="004D24EB"/>
    <w:rsid w:val="005A15B5"/>
    <w:rsid w:val="005D5BB0"/>
    <w:rsid w:val="00763E65"/>
    <w:rsid w:val="008577DB"/>
    <w:rsid w:val="008B3FDD"/>
    <w:rsid w:val="00946CAC"/>
    <w:rsid w:val="00A06FD3"/>
    <w:rsid w:val="00AE459C"/>
    <w:rsid w:val="00B04F62"/>
    <w:rsid w:val="00B34D35"/>
    <w:rsid w:val="00B81FAE"/>
    <w:rsid w:val="00BB68F9"/>
    <w:rsid w:val="00C16936"/>
    <w:rsid w:val="00C25CDC"/>
    <w:rsid w:val="00C33806"/>
    <w:rsid w:val="00C549DD"/>
    <w:rsid w:val="00C97F77"/>
    <w:rsid w:val="00D91121"/>
    <w:rsid w:val="00E2255E"/>
    <w:rsid w:val="00E678CB"/>
    <w:rsid w:val="00E75BA1"/>
    <w:rsid w:val="00EC6304"/>
    <w:rsid w:val="00EF4101"/>
    <w:rsid w:val="00F01874"/>
    <w:rsid w:val="00F36B9B"/>
    <w:rsid w:val="00FA07FC"/>
    <w:rsid w:val="00FE444A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DocumentMap"/>
    <w:uiPriority w:val="99"/>
    <w:rsid w:val="00B81FAE"/>
    <w:pPr>
      <w:adjustRightInd w:val="0"/>
      <w:spacing w:line="436" w:lineRule="exact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81FAE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B153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149</Words>
  <Characters>852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5</cp:revision>
  <dcterms:created xsi:type="dcterms:W3CDTF">2022-06-16T01:05:00Z</dcterms:created>
  <dcterms:modified xsi:type="dcterms:W3CDTF">2022-06-16T01:12:00Z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